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C6881CA" w:rsidR="001E489F" w:rsidRPr="00B75BFC" w:rsidRDefault="001E489F" w:rsidP="007861B8">
      <w:pPr>
        <w:pStyle w:val="Header"/>
        <w:tabs>
          <w:tab w:val="right" w:pos="9638"/>
        </w:tabs>
        <w:rPr>
          <w:noProof w:val="0"/>
          <w:sz w:val="24"/>
          <w:szCs w:val="24"/>
          <w:lang w:val="en-US"/>
        </w:rPr>
      </w:pPr>
      <w:r w:rsidRPr="00B75BFC">
        <w:rPr>
          <w:noProof w:val="0"/>
          <w:sz w:val="24"/>
          <w:szCs w:val="24"/>
          <w:lang w:val="en-US" w:eastAsia="ja-JP"/>
        </w:rPr>
        <w:t>3GPP TSG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CT WG3 </w:t>
      </w:r>
      <w:r w:rsidRPr="00B75BFC">
        <w:rPr>
          <w:noProof w:val="0"/>
          <w:sz w:val="24"/>
          <w:szCs w:val="24"/>
          <w:lang w:val="en-US" w:eastAsia="ja-JP"/>
        </w:rPr>
        <w:t>Meeting #</w:t>
      </w:r>
      <w:r w:rsidR="00C714F4" w:rsidRPr="00B75BFC">
        <w:rPr>
          <w:noProof w:val="0"/>
          <w:sz w:val="24"/>
          <w:szCs w:val="24"/>
          <w:lang w:val="en-US" w:eastAsia="ja-JP"/>
        </w:rPr>
        <w:t>13</w:t>
      </w:r>
      <w:r w:rsidR="00CB3439" w:rsidRPr="00B75BFC">
        <w:rPr>
          <w:noProof w:val="0"/>
          <w:sz w:val="24"/>
          <w:szCs w:val="24"/>
          <w:lang w:val="en-US" w:eastAsia="ja-JP"/>
        </w:rPr>
        <w:t>6</w:t>
      </w:r>
      <w:r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ab/>
      </w:r>
      <w:r w:rsidR="00C714F4" w:rsidRPr="00BC6760">
        <w:rPr>
          <w:noProof w:val="0"/>
          <w:sz w:val="24"/>
          <w:szCs w:val="24"/>
          <w:lang w:val="en-US" w:eastAsia="ja-JP"/>
        </w:rPr>
        <w:t>C3</w:t>
      </w:r>
      <w:r w:rsidRPr="00BC6760">
        <w:rPr>
          <w:noProof w:val="0"/>
          <w:sz w:val="24"/>
          <w:szCs w:val="24"/>
          <w:lang w:val="en-US" w:eastAsia="ja-JP"/>
        </w:rPr>
        <w:t>-</w:t>
      </w:r>
      <w:r w:rsidR="00C714F4" w:rsidRPr="00BC6760">
        <w:rPr>
          <w:noProof w:val="0"/>
          <w:sz w:val="24"/>
          <w:szCs w:val="24"/>
          <w:lang w:val="en-US" w:eastAsia="ja-JP"/>
        </w:rPr>
        <w:t>24</w:t>
      </w:r>
      <w:r w:rsidR="00CB3439" w:rsidRPr="00BC6760">
        <w:rPr>
          <w:noProof w:val="0"/>
          <w:sz w:val="24"/>
          <w:szCs w:val="24"/>
          <w:lang w:val="en-US" w:eastAsia="ja-JP"/>
        </w:rPr>
        <w:t>4</w:t>
      </w:r>
      <w:r w:rsidR="00A43CEA">
        <w:rPr>
          <w:noProof w:val="0"/>
          <w:sz w:val="24"/>
          <w:szCs w:val="24"/>
          <w:lang w:val="en-US" w:eastAsia="ja-JP"/>
        </w:rPr>
        <w:t>560</w:t>
      </w:r>
    </w:p>
    <w:p w14:paraId="11C88A41" w14:textId="4ED70CAA" w:rsidR="001E489F" w:rsidRPr="00B75BFC" w:rsidRDefault="00CB3439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 w:val="0"/>
          <w:lang w:val="en-US" w:eastAsia="zh-CN"/>
        </w:rPr>
      </w:pPr>
      <w:r w:rsidRPr="00B75BFC">
        <w:rPr>
          <w:noProof w:val="0"/>
          <w:sz w:val="24"/>
          <w:szCs w:val="24"/>
          <w:lang w:val="en-US" w:eastAsia="ja-JP"/>
        </w:rPr>
        <w:t>Maastricht</w:t>
      </w:r>
      <w:r w:rsidR="001E489F" w:rsidRPr="00B75BFC">
        <w:rPr>
          <w:noProof w:val="0"/>
          <w:sz w:val="24"/>
          <w:szCs w:val="24"/>
          <w:lang w:val="en-US" w:eastAsia="ja-JP"/>
        </w:rPr>
        <w:t xml:space="preserve">, </w:t>
      </w:r>
      <w:r w:rsidRPr="00B75BFC">
        <w:rPr>
          <w:noProof w:val="0"/>
          <w:sz w:val="24"/>
          <w:szCs w:val="24"/>
          <w:lang w:val="en-US" w:eastAsia="ja-JP"/>
        </w:rPr>
        <w:t>NL</w:t>
      </w:r>
      <w:r w:rsidR="001E489F" w:rsidRPr="00B75BFC">
        <w:rPr>
          <w:noProof w:val="0"/>
          <w:sz w:val="24"/>
          <w:szCs w:val="24"/>
          <w:lang w:val="en-US" w:eastAsia="ja-JP"/>
        </w:rPr>
        <w:t xml:space="preserve">, </w:t>
      </w:r>
      <w:r w:rsidRPr="00B75BFC">
        <w:rPr>
          <w:noProof w:val="0"/>
          <w:sz w:val="24"/>
          <w:szCs w:val="24"/>
          <w:lang w:val="en-US" w:eastAsia="ja-JP"/>
        </w:rPr>
        <w:t>19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- </w:t>
      </w:r>
      <w:r w:rsidRPr="00B75BFC">
        <w:rPr>
          <w:noProof w:val="0"/>
          <w:sz w:val="24"/>
          <w:szCs w:val="24"/>
          <w:lang w:val="en-US" w:eastAsia="ja-JP"/>
        </w:rPr>
        <w:t>23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>August</w:t>
      </w:r>
      <w:r w:rsidR="00C714F4" w:rsidRPr="00B75BFC">
        <w:rPr>
          <w:noProof w:val="0"/>
          <w:sz w:val="24"/>
          <w:szCs w:val="24"/>
          <w:lang w:val="en-US" w:eastAsia="ja-JP"/>
        </w:rPr>
        <w:t>, 2024</w:t>
      </w:r>
      <w:r w:rsidR="001E489F" w:rsidRPr="00B75BFC">
        <w:rPr>
          <w:noProof w:val="0"/>
          <w:lang w:val="en-US"/>
        </w:rPr>
        <w:tab/>
      </w:r>
    </w:p>
    <w:p w14:paraId="05B0D0A8" w14:textId="77777777" w:rsidR="001E489F" w:rsidRPr="00B75BF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17A64B" w:rsidR="001E489F" w:rsidRPr="00B75BFC" w:rsidRDefault="00DE4A4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CATT</w:t>
      </w:r>
    </w:p>
    <w:p w14:paraId="49D92DA3" w14:textId="5BAD1CA8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r w:rsidR="007D146D" w:rsidRPr="00B75BFC">
        <w:rPr>
          <w:rFonts w:ascii="Arial" w:hAnsi="Arial" w:cs="Arial"/>
          <w:b/>
          <w:sz w:val="24"/>
          <w:szCs w:val="24"/>
          <w:lang w:eastAsia="zh-CN"/>
        </w:rPr>
        <w:t>e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>nhanced application layer support for location services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10F6C52" w14:textId="2F988C39" w:rsidR="001E489F" w:rsidRPr="00B75BFC" w:rsidRDefault="001E489F" w:rsidP="007A0F65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0ED6" w:rsidRPr="00505ED8">
        <w:rPr>
          <w:rFonts w:ascii="Arial" w:eastAsia="Batang" w:hAnsi="Arial"/>
          <w:b/>
          <w:sz w:val="24"/>
          <w:szCs w:val="24"/>
          <w:lang w:eastAsia="zh-CN"/>
        </w:rPr>
        <w:t>19.1.1</w:t>
      </w:r>
    </w:p>
    <w:p w14:paraId="17BB372B" w14:textId="77777777" w:rsidR="001E489F" w:rsidRPr="00B75BFC" w:rsidRDefault="001E489F" w:rsidP="001E489F">
      <w:pPr>
        <w:pStyle w:val="Heading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04403B00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9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0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1" w:history="1">
        <w:r w:rsidRPr="00B75BFC">
          <w:t>3GPP TR 21.900</w:t>
        </w:r>
      </w:hyperlink>
    </w:p>
    <w:p w14:paraId="2F242254" w14:textId="4E871543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>CT aspects of enhanced application layer support for location services</w:t>
      </w:r>
    </w:p>
    <w:p w14:paraId="1845B441" w14:textId="7F2C28D9" w:rsidR="001E489F" w:rsidRPr="00B75BFC" w:rsidRDefault="001E489F" w:rsidP="001E489F">
      <w:pPr>
        <w:pStyle w:val="Guidance"/>
      </w:pPr>
    </w:p>
    <w:p w14:paraId="4520DCE2" w14:textId="25F1864E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r w:rsidR="00FA2181" w:rsidRPr="00B75BFC">
        <w:rPr>
          <w:lang w:val="en-US" w:eastAsia="ja-JP"/>
        </w:rPr>
        <w:t>eLSAPP</w:t>
      </w:r>
    </w:p>
    <w:p w14:paraId="18C69795" w14:textId="5C281307" w:rsidR="001E489F" w:rsidRPr="00B75BFC" w:rsidRDefault="001E489F" w:rsidP="001E489F">
      <w:pPr>
        <w:pStyle w:val="Guidance"/>
      </w:pPr>
    </w:p>
    <w:p w14:paraId="15B1DB90" w14:textId="509CFDE7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r w:rsidR="00FA2181" w:rsidRPr="00B75BFC">
        <w:rPr>
          <w:highlight w:val="yellow"/>
          <w:lang w:val="en-US" w:eastAsia="ja-JP"/>
        </w:rPr>
        <w:t>&lt;TBD&gt;</w:t>
      </w:r>
    </w:p>
    <w:p w14:paraId="6340F223" w14:textId="086ED9AD" w:rsidR="001E489F" w:rsidRPr="00B75BFC" w:rsidRDefault="001E489F" w:rsidP="001E489F">
      <w:pPr>
        <w:pStyle w:val="Guidance"/>
      </w:pPr>
    </w:p>
    <w:p w14:paraId="4D9605DA" w14:textId="345D9583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0F6B4D92" w14:textId="3F5533CB" w:rsidR="001E489F" w:rsidRPr="00B75BFC" w:rsidRDefault="001E489F" w:rsidP="001E489F">
      <w:pPr>
        <w:pStyle w:val="Guidance"/>
      </w:pPr>
    </w:p>
    <w:p w14:paraId="6042014B" w14:textId="2632F3D5" w:rsidR="001E489F" w:rsidRPr="00B75BFC" w:rsidRDefault="001E489F" w:rsidP="00E013F9">
      <w:pPr>
        <w:pStyle w:val="Heading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6E5F037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C910B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E3D253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02A432F3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15221C3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6F19776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92E14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0AEBFDEC" w14:textId="77777777" w:rsidR="001E489F" w:rsidRPr="00B75BFC" w:rsidRDefault="001E489F" w:rsidP="001E489F"/>
    <w:p w14:paraId="1A78EC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2C1B72B3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4B0899D6" w14:textId="3F5DB82D" w:rsidR="007861B8" w:rsidRPr="00B75BFC" w:rsidRDefault="001E489F" w:rsidP="009C01DC">
      <w:pPr>
        <w:pStyle w:val="Heading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D8F50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7820CC98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23A3492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88E8D30" w:rsidR="001E489F" w:rsidRPr="00B75BFC" w:rsidRDefault="009C01DC" w:rsidP="005875D6">
            <w:pPr>
              <w:pStyle w:val="TAL"/>
            </w:pPr>
            <w:r w:rsidRPr="00B75BFC">
              <w:t>eLSAPP</w:t>
            </w:r>
          </w:p>
        </w:tc>
        <w:tc>
          <w:tcPr>
            <w:tcW w:w="1101" w:type="dxa"/>
          </w:tcPr>
          <w:p w14:paraId="334D300A" w14:textId="19E953B8" w:rsidR="001E489F" w:rsidRPr="00B75BFC" w:rsidRDefault="009C01DC" w:rsidP="005875D6">
            <w:pPr>
              <w:pStyle w:val="TAL"/>
            </w:pPr>
            <w:r w:rsidRPr="00B75BFC">
              <w:t>SA6</w:t>
            </w:r>
          </w:p>
        </w:tc>
        <w:tc>
          <w:tcPr>
            <w:tcW w:w="1101" w:type="dxa"/>
          </w:tcPr>
          <w:p w14:paraId="3338BA6A" w14:textId="7661ACF6" w:rsidR="001E489F" w:rsidRPr="00B75BFC" w:rsidRDefault="009C01DC" w:rsidP="005875D6">
            <w:pPr>
              <w:pStyle w:val="TAL"/>
            </w:pPr>
            <w:r w:rsidRPr="00B75BFC">
              <w:t>1040072</w:t>
            </w:r>
          </w:p>
        </w:tc>
        <w:tc>
          <w:tcPr>
            <w:tcW w:w="6010" w:type="dxa"/>
          </w:tcPr>
          <w:p w14:paraId="225432A0" w14:textId="0F9E80B6" w:rsidR="001E489F" w:rsidRPr="00B75BFC" w:rsidRDefault="009C01DC" w:rsidP="005875D6">
            <w:pPr>
              <w:pStyle w:val="TAL"/>
            </w:pPr>
            <w:r w:rsidRPr="00B75BFC">
              <w:t>Enhanced application layer support for location services</w:t>
            </w:r>
          </w:p>
        </w:tc>
      </w:tr>
    </w:tbl>
    <w:p w14:paraId="577FBA35" w14:textId="77777777" w:rsidR="001E489F" w:rsidRPr="00B75BFC" w:rsidRDefault="001E489F" w:rsidP="001E489F"/>
    <w:p w14:paraId="4DD6CDD4" w14:textId="4D2EF2B6" w:rsidR="001E489F" w:rsidRPr="00B75BFC" w:rsidRDefault="001E489F" w:rsidP="00D01BBA">
      <w:pPr>
        <w:pStyle w:val="Heading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0B66CC3F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2A3B29D4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E0712AF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Pr="00B75BFC" w:rsidRDefault="001E489F" w:rsidP="001E489F">
      <w:pPr>
        <w:pStyle w:val="FP"/>
      </w:pPr>
    </w:p>
    <w:p w14:paraId="271E2800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3C6ED794" w14:textId="678DF9D5" w:rsidR="005C7907" w:rsidRPr="00B75BFC" w:rsidRDefault="005C7907" w:rsidP="005C7907">
      <w:pPr>
        <w:rPr>
          <w:lang w:eastAsia="zh-CN"/>
        </w:rPr>
      </w:pPr>
      <w:r w:rsidRPr="00B75BFC">
        <w:t>SA</w:t>
      </w:r>
      <w:r w:rsidR="000B4AFB">
        <w:t>6</w:t>
      </w:r>
      <w:r w:rsidRPr="00B75BFC">
        <w:t xml:space="preserve"> has studied the</w:t>
      </w:r>
      <w:r w:rsidR="00086FC9" w:rsidRPr="00B75BFC">
        <w:t xml:space="preserve"> Enhanced application layer support for location services </w:t>
      </w:r>
      <w:r w:rsidRPr="00B75BFC">
        <w:t>under the study item FS_</w:t>
      </w:r>
      <w:r w:rsidR="00086FC9" w:rsidRPr="00B75BFC">
        <w:t>eLSAPP</w:t>
      </w:r>
      <w:r w:rsidR="002D0752">
        <w:t xml:space="preserve">, and all the key issues are concluded. </w:t>
      </w:r>
      <w:r w:rsidRPr="00B75BFC">
        <w:t xml:space="preserve">The </w:t>
      </w:r>
      <w:r w:rsidRPr="00B75BFC">
        <w:rPr>
          <w:color w:val="000000" w:themeColor="text1"/>
        </w:rPr>
        <w:t>conclusions are captured in 3GPP TR 23.700-</w:t>
      </w:r>
      <w:r w:rsidRPr="00B75BFC">
        <w:rPr>
          <w:color w:val="000000" w:themeColor="text1"/>
          <w:lang w:eastAsia="zh-CN"/>
        </w:rPr>
        <w:t>7</w:t>
      </w:r>
      <w:r w:rsidR="00196AB4" w:rsidRPr="00B75BFC">
        <w:rPr>
          <w:color w:val="000000" w:themeColor="text1"/>
          <w:lang w:eastAsia="zh-CN"/>
        </w:rPr>
        <w:t>2</w:t>
      </w:r>
      <w:r w:rsidRPr="00B75BFC">
        <w:rPr>
          <w:color w:val="000000" w:themeColor="text1"/>
        </w:rPr>
        <w:t xml:space="preserve"> and </w:t>
      </w:r>
      <w:r w:rsidRPr="00B75BFC">
        <w:rPr>
          <w:iCs/>
          <w:color w:val="000000" w:themeColor="text1"/>
        </w:rPr>
        <w:t xml:space="preserve">provide a good overview of what is to be continued into normative phase and impacts to other working groups. Furthermore, work item </w:t>
      </w:r>
      <w:r w:rsidR="008B07FB" w:rsidRPr="00B75BFC">
        <w:t>e</w:t>
      </w:r>
      <w:r w:rsidR="008B07FB" w:rsidRPr="00B75BFC">
        <w:rPr>
          <w:lang w:eastAsia="zh-CN"/>
        </w:rPr>
        <w:t>LSAPP</w:t>
      </w:r>
      <w:r w:rsidRPr="00B75BFC">
        <w:rPr>
          <w:iCs/>
          <w:color w:val="000000" w:themeColor="text1"/>
        </w:rPr>
        <w:t xml:space="preserve"> for SA</w:t>
      </w:r>
      <w:r w:rsidR="008C77AF" w:rsidRPr="00B75BFC">
        <w:rPr>
          <w:iCs/>
          <w:color w:val="000000" w:themeColor="text1"/>
        </w:rPr>
        <w:t>6</w:t>
      </w:r>
      <w:r w:rsidRPr="00B75BFC">
        <w:rPr>
          <w:iCs/>
          <w:color w:val="000000" w:themeColor="text1"/>
        </w:rPr>
        <w:t xml:space="preserve"> normative work was approved in TSG SA Meeting SP#</w:t>
      </w:r>
      <w:r w:rsidR="00717707" w:rsidRPr="00B75BFC">
        <w:rPr>
          <w:iCs/>
          <w:color w:val="000000" w:themeColor="text1"/>
        </w:rPr>
        <w:t>104 (SP-</w:t>
      </w:r>
      <w:r w:rsidR="006B566D">
        <w:rPr>
          <w:iCs/>
          <w:color w:val="000000" w:themeColor="text1"/>
        </w:rPr>
        <w:t>2</w:t>
      </w:r>
      <w:r w:rsidR="00717707" w:rsidRPr="00B75BFC">
        <w:rPr>
          <w:iCs/>
          <w:color w:val="000000" w:themeColor="text1"/>
        </w:rPr>
        <w:t>41005)</w:t>
      </w:r>
      <w:r w:rsidRPr="00B75BFC">
        <w:rPr>
          <w:lang w:eastAsia="zh-CN"/>
        </w:rPr>
        <w:t>.</w:t>
      </w:r>
    </w:p>
    <w:p w14:paraId="293AA72B" w14:textId="4DBF591B" w:rsidR="001E489F" w:rsidRPr="00B75BFC" w:rsidRDefault="005C7907" w:rsidP="001E489F">
      <w:r w:rsidRPr="00B75BFC">
        <w:rPr>
          <w:iCs/>
          <w:lang w:eastAsia="zh-CN"/>
        </w:rPr>
        <w:t>Therefore</w:t>
      </w:r>
      <w:r w:rsidRPr="00B75BFC">
        <w:rPr>
          <w:iCs/>
        </w:rPr>
        <w:t>, impacts on protocols and interfaces under CT WGs’ responsibilities are foreseen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Pr="00B75BFC">
        <w:rPr>
          <w:iCs/>
        </w:rPr>
        <w:t>.</w:t>
      </w:r>
    </w:p>
    <w:p w14:paraId="4A2BDC03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BA2D5D2" w14:textId="2F3654A9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agreed under the stage 2 work item </w:t>
      </w:r>
      <w:r w:rsidR="00661813" w:rsidRPr="00B75BFC">
        <w:t>eLSAPP</w:t>
      </w:r>
      <w:r w:rsidRPr="00B75BFC">
        <w:rPr>
          <w:lang w:eastAsia="zh-CN"/>
        </w:rPr>
        <w:t>.</w:t>
      </w:r>
      <w:r w:rsidRPr="00B75BFC">
        <w:t xml:space="preserve"> Work will start only when normative stage 2 requirements are available.</w:t>
      </w:r>
    </w:p>
    <w:p w14:paraId="70F1AE41" w14:textId="757A512B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1B8EE4D5" w14:textId="26F212F7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Pr="00B75BFC">
        <w:rPr>
          <w:b/>
          <w:bCs/>
          <w:lang w:eastAsia="zh-CN"/>
        </w:rPr>
        <w:t>3</w:t>
      </w:r>
      <w:r w:rsidRPr="00B75BFC">
        <w:rPr>
          <w:b/>
          <w:bCs/>
        </w:rPr>
        <w:t>:</w:t>
      </w:r>
    </w:p>
    <w:p w14:paraId="6EFD427C" w14:textId="79500DA8" w:rsidR="0077699D" w:rsidRDefault="00B00A8A" w:rsidP="00B00A8A">
      <w:pPr>
        <w:pStyle w:val="B1"/>
      </w:pPr>
      <w:r w:rsidRPr="00DF2953">
        <w:t>-</w:t>
      </w:r>
      <w:r w:rsidRPr="00DF2953">
        <w:tab/>
      </w:r>
      <w:r w:rsidR="0077699D">
        <w:t>Support of Geofencing</w:t>
      </w:r>
      <w:r w:rsidR="006D35E1">
        <w:t>:</w:t>
      </w:r>
    </w:p>
    <w:p w14:paraId="53ED831D" w14:textId="0C679593" w:rsidR="00B00A8A" w:rsidRPr="001862E4" w:rsidRDefault="001862E4" w:rsidP="001862E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B16D3">
        <w:rPr>
          <w:rFonts w:eastAsiaTheme="minorEastAsia"/>
          <w:lang w:eastAsia="ja-JP"/>
        </w:rPr>
        <w:t>Potential e</w:t>
      </w:r>
      <w:r w:rsidR="004969C4" w:rsidRPr="001862E4">
        <w:rPr>
          <w:rFonts w:eastAsiaTheme="minorEastAsia"/>
          <w:lang w:eastAsia="ja-JP"/>
        </w:rPr>
        <w:t>nhance</w:t>
      </w:r>
      <w:r w:rsidR="000B16D3">
        <w:rPr>
          <w:rFonts w:eastAsiaTheme="minorEastAsia"/>
          <w:lang w:eastAsia="ja-JP"/>
        </w:rPr>
        <w:t>ment of</w:t>
      </w:r>
      <w:r w:rsidR="004969C4" w:rsidRPr="001862E4">
        <w:rPr>
          <w:rFonts w:eastAsiaTheme="minorEastAsia"/>
          <w:lang w:eastAsia="ja-JP"/>
        </w:rPr>
        <w:t xml:space="preserve"> </w:t>
      </w:r>
      <w:r w:rsidR="000B16D3">
        <w:rPr>
          <w:rFonts w:eastAsiaTheme="minorEastAsia"/>
          <w:lang w:eastAsia="ja-JP"/>
        </w:rPr>
        <w:t xml:space="preserve">the </w:t>
      </w:r>
      <w:r w:rsidR="004969C4" w:rsidRPr="001862E4">
        <w:rPr>
          <w:rFonts w:eastAsiaTheme="minorEastAsia"/>
          <w:lang w:eastAsia="ja-JP"/>
        </w:rPr>
        <w:t>SS_LocationMonitoring</w:t>
      </w:r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 xml:space="preserve"> (</w:t>
      </w:r>
      <w:r w:rsidR="000B16D3">
        <w:rPr>
          <w:rFonts w:eastAsiaTheme="minorEastAsia"/>
          <w:lang w:eastAsia="ja-JP"/>
        </w:rPr>
        <w:t xml:space="preserve">i.e., </w:t>
      </w:r>
      <w:r w:rsidR="004969C4" w:rsidRPr="001862E4">
        <w:rPr>
          <w:rFonts w:eastAsiaTheme="minorEastAsia"/>
          <w:lang w:eastAsia="ja-JP"/>
        </w:rPr>
        <w:t>SS_Events</w:t>
      </w:r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>) and SS_LocationAreaInfoRetrieval API</w:t>
      </w:r>
      <w:r w:rsidR="007B7B83">
        <w:rPr>
          <w:rFonts w:eastAsiaTheme="minorEastAsia"/>
          <w:lang w:eastAsia="ja-JP"/>
        </w:rPr>
        <w:t xml:space="preserve"> to support application enabled Geofencing </w:t>
      </w:r>
      <w:r w:rsidR="000B16D3">
        <w:rPr>
          <w:rFonts w:eastAsiaTheme="minorEastAsia"/>
          <w:lang w:eastAsia="ja-JP"/>
        </w:rPr>
        <w:t xml:space="preserve">and </w:t>
      </w:r>
      <w:r w:rsidR="007B7B83">
        <w:rPr>
          <w:rFonts w:eastAsiaTheme="minorEastAsia"/>
          <w:lang w:eastAsia="ja-JP"/>
        </w:rPr>
        <w:t>dynamic Geofencing</w:t>
      </w:r>
      <w:r w:rsidR="004969C4" w:rsidRPr="001862E4">
        <w:rPr>
          <w:rFonts w:eastAsiaTheme="minorEastAsia"/>
          <w:lang w:eastAsia="ja-JP"/>
        </w:rPr>
        <w:t>.</w:t>
      </w:r>
    </w:p>
    <w:p w14:paraId="1B7B3008" w14:textId="46605956" w:rsidR="007567B2" w:rsidRDefault="007567B2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>
        <w:t xml:space="preserve">Support of </w:t>
      </w:r>
      <w:r w:rsidR="00DD78A5">
        <w:t>history tracing request or playback</w:t>
      </w:r>
      <w:r w:rsidR="006D35E1">
        <w:t>:</w:t>
      </w:r>
    </w:p>
    <w:p w14:paraId="70D22663" w14:textId="011EA882" w:rsidR="004969C4" w:rsidRPr="00634FA6" w:rsidRDefault="004969C4" w:rsidP="00634FA6">
      <w:pPr>
        <w:pStyle w:val="B2"/>
        <w:rPr>
          <w:rFonts w:eastAsiaTheme="minorEastAsia"/>
          <w:lang w:eastAsia="ja-JP"/>
        </w:rPr>
      </w:pPr>
      <w:r w:rsidRPr="00634FA6">
        <w:rPr>
          <w:rFonts w:eastAsiaTheme="minorEastAsia"/>
          <w:lang w:eastAsia="ja-JP"/>
        </w:rPr>
        <w:t>-</w:t>
      </w:r>
      <w:r w:rsidRPr="00634FA6">
        <w:rPr>
          <w:rFonts w:eastAsiaTheme="minorEastAsia"/>
          <w:lang w:eastAsia="ja-JP"/>
        </w:rPr>
        <w:tab/>
      </w:r>
      <w:r w:rsidR="005A060F" w:rsidRPr="00634FA6">
        <w:rPr>
          <w:rFonts w:eastAsiaTheme="minorEastAsia"/>
          <w:lang w:eastAsia="ja-JP"/>
        </w:rPr>
        <w:t>Potential</w:t>
      </w:r>
      <w:r w:rsidR="00542993" w:rsidRPr="00634FA6">
        <w:rPr>
          <w:rFonts w:eastAsiaTheme="minorEastAsia"/>
          <w:lang w:eastAsia="ja-JP"/>
        </w:rPr>
        <w:t xml:space="preserve"> d</w:t>
      </w:r>
      <w:r w:rsidR="008C3EC6" w:rsidRPr="00634FA6">
        <w:rPr>
          <w:rFonts w:eastAsiaTheme="minorEastAsia"/>
          <w:lang w:eastAsia="ja-JP"/>
        </w:rPr>
        <w:t>efin</w:t>
      </w:r>
      <w:r w:rsidR="00E277A9">
        <w:rPr>
          <w:rFonts w:eastAsiaTheme="minorEastAsia"/>
          <w:lang w:eastAsia="ja-JP"/>
        </w:rPr>
        <w:t>ition</w:t>
      </w:r>
      <w:r w:rsidR="00A178AE" w:rsidRPr="00634FA6">
        <w:rPr>
          <w:rFonts w:eastAsiaTheme="minorEastAsia"/>
          <w:lang w:eastAsia="ja-JP"/>
        </w:rPr>
        <w:t xml:space="preserve"> </w:t>
      </w:r>
      <w:r w:rsidR="00E277A9">
        <w:rPr>
          <w:rFonts w:eastAsiaTheme="minorEastAsia"/>
          <w:lang w:eastAsia="ja-JP"/>
        </w:rPr>
        <w:t xml:space="preserve">of a </w:t>
      </w:r>
      <w:r w:rsidR="008C3EC6" w:rsidRPr="00634FA6">
        <w:rPr>
          <w:rFonts w:eastAsiaTheme="minorEastAsia"/>
          <w:lang w:eastAsia="ja-JP"/>
        </w:rPr>
        <w:t>new</w:t>
      </w:r>
      <w:r w:rsidR="006B16FD" w:rsidRPr="00634FA6">
        <w:rPr>
          <w:rFonts w:eastAsiaTheme="minorEastAsia"/>
          <w:lang w:eastAsia="ja-JP"/>
        </w:rPr>
        <w:t xml:space="preserve"> LM</w:t>
      </w:r>
      <w:r w:rsidR="00E277A9">
        <w:rPr>
          <w:rFonts w:eastAsiaTheme="minorEastAsia"/>
          <w:lang w:eastAsia="ja-JP"/>
        </w:rPr>
        <w:t>S</w:t>
      </w:r>
      <w:r w:rsidR="008C3EC6" w:rsidRPr="00634FA6">
        <w:rPr>
          <w:rFonts w:eastAsiaTheme="minorEastAsia"/>
          <w:lang w:eastAsia="ja-JP"/>
        </w:rPr>
        <w:t xml:space="preserve"> API or enhance </w:t>
      </w:r>
      <w:r w:rsidR="004D7DDB">
        <w:rPr>
          <w:rFonts w:eastAsiaTheme="minorEastAsia"/>
          <w:lang w:eastAsia="ja-JP"/>
        </w:rPr>
        <w:t xml:space="preserve">an </w:t>
      </w:r>
      <w:r w:rsidR="008C3EC6" w:rsidRPr="00634FA6">
        <w:rPr>
          <w:rFonts w:eastAsiaTheme="minorEastAsia"/>
          <w:lang w:eastAsia="ja-JP"/>
        </w:rPr>
        <w:t xml:space="preserve">existing </w:t>
      </w:r>
      <w:r w:rsidR="004431F7" w:rsidRPr="00634FA6">
        <w:rPr>
          <w:rFonts w:eastAsiaTheme="minorEastAsia"/>
          <w:lang w:eastAsia="ja-JP"/>
        </w:rPr>
        <w:t>LM</w:t>
      </w:r>
      <w:r w:rsidR="004D7DDB">
        <w:rPr>
          <w:rFonts w:eastAsiaTheme="minorEastAsia"/>
          <w:lang w:eastAsia="ja-JP"/>
        </w:rPr>
        <w:t>S</w:t>
      </w:r>
      <w:r w:rsidR="004431F7" w:rsidRPr="00634FA6">
        <w:rPr>
          <w:rFonts w:eastAsiaTheme="minorEastAsia"/>
          <w:lang w:eastAsia="ja-JP"/>
        </w:rPr>
        <w:t xml:space="preserve"> </w:t>
      </w:r>
      <w:r w:rsidR="008C3EC6" w:rsidRPr="00634FA6">
        <w:rPr>
          <w:rFonts w:eastAsiaTheme="minorEastAsia"/>
          <w:lang w:eastAsia="ja-JP"/>
        </w:rPr>
        <w:t>API.</w:t>
      </w:r>
    </w:p>
    <w:p w14:paraId="6F26DEE3" w14:textId="10332E2A" w:rsidR="00522BFA" w:rsidRDefault="00522BFA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 w:rsidR="006D35E1">
        <w:t>Support l</w:t>
      </w:r>
      <w:r>
        <w:t>ocation QoS improvement</w:t>
      </w:r>
      <w:r w:rsidR="006D35E1">
        <w:t>:</w:t>
      </w:r>
    </w:p>
    <w:p w14:paraId="10E37595" w14:textId="313EF9CE" w:rsidR="00215C03" w:rsidRPr="00522BFA" w:rsidRDefault="00215C03" w:rsidP="00522BFA">
      <w:pPr>
        <w:pStyle w:val="B2"/>
        <w:rPr>
          <w:rFonts w:eastAsiaTheme="minorEastAsia"/>
          <w:lang w:eastAsia="ja-JP"/>
        </w:rPr>
      </w:pPr>
      <w:r w:rsidRPr="00522BFA">
        <w:rPr>
          <w:rFonts w:eastAsiaTheme="minorEastAsia"/>
          <w:lang w:eastAsia="ja-JP"/>
        </w:rPr>
        <w:lastRenderedPageBreak/>
        <w:t>-</w:t>
      </w:r>
      <w:r w:rsidRPr="00522BFA">
        <w:rPr>
          <w:rFonts w:eastAsiaTheme="minorEastAsia"/>
          <w:lang w:eastAsia="ja-JP"/>
        </w:rPr>
        <w:tab/>
      </w:r>
      <w:r w:rsidR="002E0CF1">
        <w:rPr>
          <w:rFonts w:eastAsiaTheme="minorEastAsia"/>
          <w:lang w:eastAsia="ja-JP"/>
        </w:rPr>
        <w:t>Potential e</w:t>
      </w:r>
      <w:r w:rsidRPr="00522BFA">
        <w:rPr>
          <w:rFonts w:eastAsiaTheme="minorEastAsia"/>
          <w:lang w:eastAsia="ja-JP"/>
        </w:rPr>
        <w:t>nhance</w:t>
      </w:r>
      <w:r w:rsidR="002E0CF1">
        <w:rPr>
          <w:rFonts w:eastAsiaTheme="minorEastAsia"/>
          <w:lang w:eastAsia="ja-JP"/>
        </w:rPr>
        <w:t>ment of the</w:t>
      </w:r>
      <w:r w:rsidRPr="00522BFA">
        <w:rPr>
          <w:rFonts w:eastAsiaTheme="minorEastAsia"/>
          <w:lang w:eastAsia="ja-JP"/>
        </w:rPr>
        <w:t xml:space="preserve"> </w:t>
      </w:r>
      <w:r w:rsidR="008E61FA" w:rsidRPr="008E61FA">
        <w:rPr>
          <w:rFonts w:eastAsiaTheme="minorEastAsia"/>
          <w:lang w:eastAsia="ja-JP"/>
        </w:rPr>
        <w:t>SS_LocationInfoEvent</w:t>
      </w:r>
      <w:r w:rsidRPr="00522BFA">
        <w:rPr>
          <w:rFonts w:eastAsiaTheme="minorEastAsia"/>
          <w:lang w:eastAsia="ja-JP"/>
        </w:rPr>
        <w:t xml:space="preserve"> </w:t>
      </w:r>
      <w:r w:rsidR="002E0CF1">
        <w:rPr>
          <w:rFonts w:eastAsiaTheme="minorEastAsia"/>
          <w:lang w:eastAsia="ja-JP"/>
        </w:rPr>
        <w:t xml:space="preserve">API </w:t>
      </w:r>
      <w:r w:rsidRPr="00522BFA">
        <w:rPr>
          <w:rFonts w:eastAsiaTheme="minorEastAsia"/>
          <w:lang w:eastAsia="ja-JP"/>
        </w:rPr>
        <w:t>(</w:t>
      </w:r>
      <w:r w:rsidR="002E0CF1">
        <w:rPr>
          <w:rFonts w:eastAsiaTheme="minorEastAsia"/>
          <w:lang w:eastAsia="ja-JP"/>
        </w:rPr>
        <w:t xml:space="preserve">i.e., </w:t>
      </w:r>
      <w:r w:rsidRPr="00522BFA">
        <w:rPr>
          <w:rFonts w:eastAsiaTheme="minorEastAsia"/>
          <w:lang w:eastAsia="ja-JP"/>
        </w:rPr>
        <w:t>SS_Events</w:t>
      </w:r>
      <w:r w:rsidR="002E0CF1">
        <w:rPr>
          <w:rFonts w:eastAsiaTheme="minorEastAsia"/>
          <w:lang w:eastAsia="ja-JP"/>
        </w:rPr>
        <w:t xml:space="preserve"> API</w:t>
      </w:r>
      <w:r w:rsidRPr="00522BFA">
        <w:rPr>
          <w:rFonts w:eastAsiaTheme="minorEastAsia"/>
          <w:lang w:eastAsia="ja-JP"/>
        </w:rPr>
        <w:t>)</w:t>
      </w:r>
      <w:r w:rsidR="001E6410" w:rsidRPr="00522BFA">
        <w:rPr>
          <w:rFonts w:eastAsiaTheme="minorEastAsia"/>
          <w:lang w:eastAsia="ja-JP"/>
        </w:rPr>
        <w:t xml:space="preserve"> </w:t>
      </w:r>
      <w:r w:rsidR="00370653">
        <w:rPr>
          <w:rFonts w:eastAsiaTheme="minorEastAsia"/>
          <w:lang w:eastAsia="ja-JP"/>
        </w:rPr>
        <w:t>to get target UE's location by surrounding UEs</w:t>
      </w:r>
      <w:r w:rsidRPr="00522BFA">
        <w:rPr>
          <w:rFonts w:eastAsiaTheme="minorEastAsia"/>
          <w:lang w:eastAsia="ja-JP"/>
        </w:rPr>
        <w:t>.</w:t>
      </w:r>
    </w:p>
    <w:p w14:paraId="54413C37" w14:textId="58021579" w:rsidR="00902965" w:rsidRDefault="00902965" w:rsidP="00B00A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D2E57">
        <w:rPr>
          <w:lang w:eastAsia="zh-CN"/>
        </w:rPr>
        <w:t>S</w:t>
      </w:r>
      <w:r>
        <w:rPr>
          <w:lang w:eastAsia="zh-CN"/>
        </w:rPr>
        <w:t>upport location information exposure</w:t>
      </w:r>
      <w:r w:rsidR="006767CF">
        <w:rPr>
          <w:lang w:eastAsia="zh-CN"/>
        </w:rPr>
        <w:t>:</w:t>
      </w:r>
    </w:p>
    <w:p w14:paraId="279D3065" w14:textId="5D7E8805" w:rsidR="00E46131" w:rsidRDefault="00F772FD" w:rsidP="000A5C91">
      <w:pPr>
        <w:pStyle w:val="B2"/>
        <w:rPr>
          <w:rFonts w:eastAsiaTheme="minorEastAsia"/>
          <w:lang w:eastAsia="ja-JP"/>
        </w:rPr>
      </w:pPr>
      <w:r w:rsidRPr="000A5C91">
        <w:rPr>
          <w:rFonts w:eastAsiaTheme="minorEastAsia"/>
          <w:lang w:eastAsia="ja-JP"/>
        </w:rPr>
        <w:t>-</w:t>
      </w:r>
      <w:r w:rsidRPr="000A5C91">
        <w:rPr>
          <w:rFonts w:eastAsiaTheme="minorEastAsia"/>
          <w:lang w:eastAsia="ja-JP"/>
        </w:rPr>
        <w:tab/>
      </w:r>
      <w:r w:rsidR="00463274">
        <w:rPr>
          <w:rFonts w:eastAsiaTheme="minorEastAsia"/>
          <w:lang w:eastAsia="ja-JP"/>
        </w:rPr>
        <w:t>Potential e</w:t>
      </w:r>
      <w:r w:rsidRPr="000A5C91">
        <w:rPr>
          <w:rFonts w:eastAsiaTheme="minorEastAsia"/>
          <w:lang w:eastAsia="ja-JP"/>
        </w:rPr>
        <w:t>nhance</w:t>
      </w:r>
      <w:r w:rsidR="00463274">
        <w:rPr>
          <w:rFonts w:eastAsiaTheme="minorEastAsia"/>
          <w:lang w:eastAsia="ja-JP"/>
        </w:rPr>
        <w:t>ment of the</w:t>
      </w:r>
      <w:r w:rsidRPr="000A5C91">
        <w:rPr>
          <w:rFonts w:eastAsiaTheme="minorEastAsia"/>
          <w:lang w:eastAsia="ja-JP"/>
        </w:rPr>
        <w:t xml:space="preserve"> SS_LocationInfoEvent</w:t>
      </w:r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 xml:space="preserve"> (</w:t>
      </w:r>
      <w:r w:rsidR="005179C8">
        <w:rPr>
          <w:rFonts w:eastAsiaTheme="minorEastAsia"/>
          <w:lang w:eastAsia="ja-JP"/>
        </w:rPr>
        <w:t xml:space="preserve">i.e., </w:t>
      </w:r>
      <w:r w:rsidRPr="000A5C91">
        <w:rPr>
          <w:rFonts w:eastAsiaTheme="minorEastAsia"/>
          <w:lang w:eastAsia="ja-JP"/>
        </w:rPr>
        <w:t>SS_Events</w:t>
      </w:r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>)</w:t>
      </w:r>
      <w:r w:rsidR="00E46131">
        <w:rPr>
          <w:rFonts w:eastAsiaTheme="minorEastAsia"/>
          <w:lang w:eastAsia="ja-JP"/>
        </w:rPr>
        <w:t xml:space="preserve"> to support the exposure of addit</w:t>
      </w:r>
      <w:r w:rsidR="004443D2">
        <w:rPr>
          <w:rFonts w:eastAsiaTheme="minorEastAsia"/>
          <w:lang w:eastAsia="ja-JP"/>
        </w:rPr>
        <w:t>ional value-added location data</w:t>
      </w:r>
      <w:r w:rsidR="005179C8">
        <w:rPr>
          <w:rFonts w:eastAsiaTheme="minorEastAsia"/>
          <w:lang w:eastAsia="ja-JP"/>
        </w:rPr>
        <w:t xml:space="preserve"> (e.g., UE location statistics per temporal/special granularity)</w:t>
      </w:r>
      <w:r w:rsidR="004443D2">
        <w:rPr>
          <w:rFonts w:eastAsiaTheme="minorEastAsia"/>
          <w:lang w:eastAsia="ja-JP"/>
        </w:rPr>
        <w:t>.</w:t>
      </w:r>
    </w:p>
    <w:p w14:paraId="540C3C55" w14:textId="14EF2170" w:rsidR="00D00F19" w:rsidRDefault="00E46131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3D536F">
        <w:rPr>
          <w:rFonts w:eastAsiaTheme="minorEastAsia"/>
          <w:lang w:eastAsia="ja-JP"/>
        </w:rPr>
        <w:t>Potential e</w:t>
      </w:r>
      <w:r w:rsidR="003D536F" w:rsidRPr="000A5C91">
        <w:rPr>
          <w:rFonts w:eastAsiaTheme="minorEastAsia"/>
          <w:lang w:eastAsia="ja-JP"/>
        </w:rPr>
        <w:t>nhance</w:t>
      </w:r>
      <w:r w:rsidR="003D536F">
        <w:rPr>
          <w:rFonts w:eastAsiaTheme="minorEastAsia"/>
          <w:lang w:eastAsia="ja-JP"/>
        </w:rPr>
        <w:t>ment of the</w:t>
      </w:r>
      <w:r w:rsidR="003D536F" w:rsidRPr="000A5C91">
        <w:rPr>
          <w:rFonts w:eastAsiaTheme="minorEastAsia"/>
          <w:lang w:eastAsia="ja-JP"/>
        </w:rPr>
        <w:t xml:space="preserve"> </w:t>
      </w:r>
      <w:r w:rsidR="00F772FD" w:rsidRPr="000A5C91">
        <w:rPr>
          <w:rFonts w:eastAsiaTheme="minorEastAsia"/>
          <w:lang w:eastAsia="ja-JP"/>
        </w:rPr>
        <w:t>SS_LocationReporting API</w:t>
      </w:r>
      <w:r w:rsidR="00FC36C7">
        <w:rPr>
          <w:rFonts w:eastAsiaTheme="minorEastAsia"/>
          <w:lang w:eastAsia="ja-JP"/>
        </w:rPr>
        <w:t xml:space="preserve"> to support adaptive location reporting</w:t>
      </w:r>
      <w:r w:rsidR="00DB1F00">
        <w:rPr>
          <w:rFonts w:eastAsiaTheme="minorEastAsia"/>
          <w:lang w:eastAsia="ja-JP"/>
        </w:rPr>
        <w:t>.</w:t>
      </w:r>
    </w:p>
    <w:p w14:paraId="2D265634" w14:textId="57B192EC" w:rsidR="000A19FD" w:rsidRDefault="00FC36C7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 w:rsidR="000A19FD">
        <w:rPr>
          <w:rFonts w:eastAsiaTheme="minorEastAsia"/>
          <w:lang w:eastAsia="ja-JP"/>
        </w:rPr>
        <w:t>new LM</w:t>
      </w:r>
      <w:r w:rsidR="003D536F">
        <w:rPr>
          <w:rFonts w:eastAsiaTheme="minorEastAsia"/>
          <w:lang w:eastAsia="ja-JP"/>
        </w:rPr>
        <w:t>S</w:t>
      </w:r>
      <w:r w:rsidR="000A19FD">
        <w:rPr>
          <w:rFonts w:eastAsiaTheme="minorEastAsia"/>
          <w:lang w:eastAsia="ja-JP"/>
        </w:rPr>
        <w:t xml:space="preserve"> API to support UE location verification.</w:t>
      </w:r>
    </w:p>
    <w:p w14:paraId="5BD102FA" w14:textId="063168A1" w:rsidR="00F772FD" w:rsidRPr="000A5C91" w:rsidRDefault="000A19FD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 xml:space="preserve">new </w:t>
      </w:r>
      <w:r w:rsidR="00FA1F4E">
        <w:rPr>
          <w:rFonts w:eastAsiaTheme="minorEastAsia"/>
          <w:lang w:eastAsia="ja-JP"/>
        </w:rPr>
        <w:t>ADAES API</w:t>
      </w:r>
      <w:r>
        <w:rPr>
          <w:rFonts w:eastAsiaTheme="minorEastAsia"/>
          <w:lang w:eastAsia="ja-JP"/>
        </w:rPr>
        <w:t xml:space="preserve"> to support analytics on location-related UE Group for location services</w:t>
      </w:r>
      <w:r w:rsidR="002D7D5D" w:rsidRPr="000A5C91">
        <w:rPr>
          <w:rFonts w:eastAsiaTheme="minorEastAsia"/>
          <w:lang w:eastAsia="ja-JP"/>
        </w:rPr>
        <w:t>.</w:t>
      </w:r>
    </w:p>
    <w:p w14:paraId="1405CF16" w14:textId="618BF2B4" w:rsidR="00D1640D" w:rsidRDefault="00D1640D" w:rsidP="00D164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ranging/sidelink positioning services</w:t>
      </w:r>
      <w:r w:rsidR="006767CF">
        <w:rPr>
          <w:lang w:eastAsia="zh-CN"/>
        </w:rPr>
        <w:t>:</w:t>
      </w:r>
    </w:p>
    <w:p w14:paraId="5823BA01" w14:textId="5C68F08F" w:rsidR="00947105" w:rsidRDefault="007A2989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 xml:space="preserve">of a </w:t>
      </w:r>
      <w:r w:rsidRPr="00940D31">
        <w:rPr>
          <w:rFonts w:eastAsiaTheme="minorEastAsia"/>
          <w:lang w:eastAsia="ja-JP"/>
        </w:rPr>
        <w:t xml:space="preserve">new </w:t>
      </w:r>
      <w:r w:rsidR="007D070A">
        <w:rPr>
          <w:rFonts w:eastAsiaTheme="minorEastAsia"/>
          <w:lang w:eastAsia="ja-JP"/>
        </w:rPr>
        <w:t>LM</w:t>
      </w:r>
      <w:r w:rsidR="00430AD8">
        <w:rPr>
          <w:rFonts w:eastAsiaTheme="minorEastAsia"/>
          <w:lang w:eastAsia="ja-JP"/>
        </w:rPr>
        <w:t>S</w:t>
      </w:r>
      <w:r w:rsidR="007D070A">
        <w:rPr>
          <w:rFonts w:eastAsiaTheme="minorEastAsia"/>
          <w:lang w:eastAsia="ja-JP"/>
        </w:rPr>
        <w:t xml:space="preserve"> </w:t>
      </w:r>
      <w:r w:rsidRPr="00940D31">
        <w:rPr>
          <w:rFonts w:eastAsiaTheme="minorEastAsia"/>
          <w:lang w:eastAsia="ja-JP"/>
        </w:rPr>
        <w:t>API to support ranging/sidelink positioning services.</w:t>
      </w:r>
    </w:p>
    <w:p w14:paraId="14F30949" w14:textId="253BCC5E" w:rsidR="007D070A" w:rsidRPr="00940D31" w:rsidRDefault="007D070A" w:rsidP="00940D3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>of a</w:t>
      </w:r>
      <w:r>
        <w:rPr>
          <w:rFonts w:eastAsiaTheme="minorEastAsia"/>
          <w:lang w:eastAsia="ja-JP"/>
        </w:rPr>
        <w:t xml:space="preserve"> new ADAES API to support analytics based on ranging/sidelink positioning information exposure.</w:t>
      </w:r>
    </w:p>
    <w:p w14:paraId="5594C3B9" w14:textId="05672891" w:rsidR="00940D31" w:rsidRDefault="00F74959" w:rsidP="00B00A8A">
      <w:pPr>
        <w:pStyle w:val="B1"/>
        <w:rPr>
          <w:lang w:eastAsia="zh-CN"/>
        </w:rPr>
      </w:pPr>
      <w:r w:rsidRPr="00DF2953">
        <w:rPr>
          <w:lang w:eastAsia="zh-CN"/>
        </w:rPr>
        <w:t>-</w:t>
      </w:r>
      <w:r w:rsidRPr="00DF2953">
        <w:rPr>
          <w:lang w:eastAsia="zh-CN"/>
        </w:rPr>
        <w:tab/>
      </w:r>
      <w:r w:rsidR="004D7E7D">
        <w:rPr>
          <w:lang w:eastAsia="zh-CN"/>
        </w:rPr>
        <w:t>Support of location services for multiple USIMs/UEs sharing the same location</w:t>
      </w:r>
      <w:r w:rsidR="006767CF">
        <w:rPr>
          <w:lang w:eastAsia="zh-CN"/>
        </w:rPr>
        <w:t>:</w:t>
      </w:r>
    </w:p>
    <w:p w14:paraId="5A548053" w14:textId="28EFC9E4" w:rsidR="00E36019" w:rsidRPr="00940D31" w:rsidRDefault="00940D31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3D144C">
        <w:rPr>
          <w:rFonts w:eastAsiaTheme="minorEastAsia"/>
          <w:lang w:eastAsia="ja-JP"/>
        </w:rPr>
        <w:t>Potential e</w:t>
      </w:r>
      <w:r w:rsidR="00F74959" w:rsidRPr="00940D31">
        <w:rPr>
          <w:rFonts w:eastAsiaTheme="minorEastAsia"/>
          <w:lang w:eastAsia="ja-JP"/>
        </w:rPr>
        <w:t>nhance</w:t>
      </w:r>
      <w:r w:rsidR="003D144C">
        <w:rPr>
          <w:rFonts w:eastAsiaTheme="minorEastAsia"/>
          <w:lang w:eastAsia="ja-JP"/>
        </w:rPr>
        <w:t>ment of</w:t>
      </w:r>
      <w:r w:rsidR="00F74959" w:rsidRPr="00940D31">
        <w:rPr>
          <w:rFonts w:eastAsiaTheme="minorEastAsia"/>
          <w:lang w:eastAsia="ja-JP"/>
        </w:rPr>
        <w:t xml:space="preserve"> </w:t>
      </w:r>
      <w:r w:rsidR="00517788">
        <w:rPr>
          <w:rFonts w:eastAsiaTheme="minorEastAsia"/>
          <w:lang w:eastAsia="ja-JP"/>
        </w:rPr>
        <w:t>the</w:t>
      </w:r>
      <w:r w:rsidR="000E1FDC">
        <w:rPr>
          <w:rFonts w:eastAsiaTheme="minorEastAsia"/>
          <w:lang w:eastAsia="ja-JP"/>
        </w:rPr>
        <w:t xml:space="preserve"> </w:t>
      </w:r>
      <w:r w:rsidR="00F74959" w:rsidRPr="00940D31">
        <w:rPr>
          <w:rFonts w:eastAsiaTheme="minorEastAsia"/>
          <w:lang w:eastAsia="ja-JP"/>
        </w:rPr>
        <w:t xml:space="preserve">SS_LocationInfoRetrieval </w:t>
      </w:r>
      <w:r w:rsidR="003D144C">
        <w:rPr>
          <w:rFonts w:eastAsiaTheme="minorEastAsia"/>
          <w:lang w:eastAsia="ja-JP"/>
        </w:rPr>
        <w:t xml:space="preserve">API </w:t>
      </w:r>
      <w:r w:rsidR="00F74959" w:rsidRPr="00940D31">
        <w:rPr>
          <w:rFonts w:eastAsiaTheme="minorEastAsia"/>
          <w:lang w:eastAsia="ja-JP"/>
        </w:rPr>
        <w:t>(</w:t>
      </w:r>
      <w:r w:rsidR="003D144C">
        <w:rPr>
          <w:rFonts w:eastAsiaTheme="minorEastAsia"/>
          <w:lang w:eastAsia="ja-JP"/>
        </w:rPr>
        <w:t xml:space="preserve">i.e., </w:t>
      </w:r>
      <w:r w:rsidR="00F74959" w:rsidRPr="00940D31">
        <w:rPr>
          <w:rFonts w:eastAsiaTheme="minorEastAsia"/>
          <w:lang w:eastAsia="ja-JP"/>
        </w:rPr>
        <w:t>SS_Events</w:t>
      </w:r>
      <w:r w:rsidR="003D144C">
        <w:rPr>
          <w:rFonts w:eastAsiaTheme="minorEastAsia"/>
          <w:lang w:eastAsia="ja-JP"/>
        </w:rPr>
        <w:t xml:space="preserve"> API</w:t>
      </w:r>
      <w:r w:rsidR="00F74959" w:rsidRPr="00940D31">
        <w:rPr>
          <w:rFonts w:eastAsiaTheme="minorEastAsia"/>
          <w:lang w:eastAsia="ja-JP"/>
        </w:rPr>
        <w:t>)</w:t>
      </w:r>
      <w:r w:rsidR="006767CF">
        <w:rPr>
          <w:rFonts w:eastAsiaTheme="minorEastAsia"/>
          <w:lang w:eastAsia="ja-JP"/>
        </w:rPr>
        <w:t xml:space="preserve"> to support </w:t>
      </w:r>
      <w:r w:rsidR="006767CF">
        <w:rPr>
          <w:lang w:eastAsia="zh-CN"/>
        </w:rPr>
        <w:t>multiple USIMs/UEs sharing the same location</w:t>
      </w:r>
      <w:r w:rsidR="007945B3" w:rsidRPr="00940D31">
        <w:rPr>
          <w:rFonts w:eastAsiaTheme="minorEastAsia"/>
          <w:lang w:eastAsia="ja-JP"/>
        </w:rPr>
        <w:t>.</w:t>
      </w:r>
    </w:p>
    <w:p w14:paraId="238E5D3E" w14:textId="77777777" w:rsidR="00215C03" w:rsidRPr="00B75BFC" w:rsidRDefault="00215C03" w:rsidP="00B00A8A">
      <w:pPr>
        <w:pStyle w:val="B1"/>
        <w:rPr>
          <w:lang w:eastAsia="zh-CN"/>
        </w:rPr>
      </w:pPr>
    </w:p>
    <w:p w14:paraId="6ED05BDF" w14:textId="4334B711" w:rsidR="00E24C5B" w:rsidRPr="00B75BFC" w:rsidRDefault="00E24C5B" w:rsidP="00E24C5B">
      <w:pPr>
        <w:rPr>
          <w:b/>
          <w:bCs/>
        </w:rPr>
      </w:pPr>
      <w:r w:rsidRPr="00B75BFC">
        <w:rPr>
          <w:b/>
          <w:bCs/>
        </w:rPr>
        <w:t>CT1:</w:t>
      </w:r>
    </w:p>
    <w:p w14:paraId="4A615AD2" w14:textId="0307CEA2" w:rsidR="00E24C5B" w:rsidRPr="00871413" w:rsidRDefault="00D817C2" w:rsidP="00246977">
      <w:pPr>
        <w:pStyle w:val="B1"/>
        <w:rPr>
          <w:rFonts w:eastAsiaTheme="minorEastAsia"/>
          <w:lang w:eastAsia="ja-JP"/>
        </w:rPr>
      </w:pPr>
      <w:r w:rsidRPr="00DF2953">
        <w:t>-</w:t>
      </w:r>
      <w:r w:rsidRPr="00DF2953">
        <w:tab/>
      </w:r>
      <w:r w:rsidR="00086A67" w:rsidRPr="000D2EB2">
        <w:rPr>
          <w:rFonts w:eastAsiaTheme="minorEastAsia"/>
          <w:lang w:eastAsia="ja-JP"/>
        </w:rPr>
        <w:t xml:space="preserve">Potential </w:t>
      </w:r>
      <w:r w:rsidR="00086A67">
        <w:t>l</w:t>
      </w:r>
      <w:r>
        <w:t>ocation QoS improvement</w:t>
      </w:r>
      <w:r w:rsidR="0029291B">
        <w:t>.</w:t>
      </w:r>
    </w:p>
    <w:p w14:paraId="4F9AA728" w14:textId="53071505" w:rsidR="00882CAE" w:rsidRPr="00301704" w:rsidRDefault="007F7E2A" w:rsidP="004C1297">
      <w:pPr>
        <w:pStyle w:val="B1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C1297" w:rsidRPr="000D2EB2">
        <w:rPr>
          <w:rFonts w:eastAsiaTheme="minorEastAsia"/>
          <w:lang w:eastAsia="ja-JP"/>
        </w:rPr>
        <w:t xml:space="preserve">Potential </w:t>
      </w:r>
      <w:r w:rsidR="004C1297">
        <w:rPr>
          <w:lang w:eastAsia="zh-CN"/>
        </w:rPr>
        <w:t>s</w:t>
      </w:r>
      <w:r>
        <w:rPr>
          <w:lang w:eastAsia="zh-CN"/>
        </w:rPr>
        <w:t xml:space="preserve">upport </w:t>
      </w:r>
      <w:r w:rsidR="00B42B8F">
        <w:rPr>
          <w:lang w:eastAsia="zh-CN"/>
        </w:rPr>
        <w:t xml:space="preserve">for </w:t>
      </w:r>
      <w:r>
        <w:rPr>
          <w:lang w:eastAsia="zh-CN"/>
        </w:rPr>
        <w:t>location information exposure</w:t>
      </w:r>
      <w:r w:rsidR="004C1297">
        <w:rPr>
          <w:lang w:eastAsia="zh-CN"/>
        </w:rPr>
        <w:t>.</w:t>
      </w:r>
    </w:p>
    <w:p w14:paraId="28D17D23" w14:textId="6D0684A5" w:rsidR="007D070A" w:rsidRPr="00940D31" w:rsidRDefault="00ED25B5" w:rsidP="00447ED0">
      <w:pPr>
        <w:pStyle w:val="B1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1913">
        <w:rPr>
          <w:rFonts w:eastAsiaTheme="minorEastAsia"/>
          <w:lang w:eastAsia="ja-JP"/>
        </w:rPr>
        <w:t xml:space="preserve">Potential </w:t>
      </w:r>
      <w:r w:rsidR="00AF1913">
        <w:rPr>
          <w:lang w:eastAsia="zh-CN"/>
        </w:rPr>
        <w:t>s</w:t>
      </w:r>
      <w:r>
        <w:rPr>
          <w:lang w:eastAsia="zh-CN"/>
        </w:rPr>
        <w:t>upport for ranging/sidelink positioning services</w:t>
      </w:r>
      <w:r w:rsidR="00447ED0">
        <w:rPr>
          <w:lang w:eastAsia="zh-CN"/>
        </w:rPr>
        <w:t>.</w:t>
      </w:r>
    </w:p>
    <w:p w14:paraId="23387EB5" w14:textId="6D54402F" w:rsidR="00AB621B" w:rsidRDefault="00ED25B5" w:rsidP="00447ED0">
      <w:pPr>
        <w:pStyle w:val="B1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B2412">
        <w:rPr>
          <w:lang w:eastAsia="zh-CN"/>
        </w:rPr>
        <w:t>Support of location services for multiple USIMs/UEs sharing the same location</w:t>
      </w:r>
      <w:r w:rsidR="00447ED0">
        <w:rPr>
          <w:lang w:eastAsia="zh-CN"/>
        </w:rPr>
        <w:t>.</w:t>
      </w:r>
      <w:bookmarkStart w:id="0" w:name="_GoBack"/>
      <w:bookmarkEnd w:id="0"/>
    </w:p>
    <w:p w14:paraId="443C7F9F" w14:textId="5FF8CB0E" w:rsidR="00C87785" w:rsidRDefault="00C87785" w:rsidP="00C87785">
      <w:pPr>
        <w:rPr>
          <w:rFonts w:eastAsiaTheme="minorEastAsia"/>
          <w:lang w:eastAsia="ja-JP"/>
        </w:rPr>
      </w:pPr>
    </w:p>
    <w:p w14:paraId="26BD6BE1" w14:textId="6FD3EF37" w:rsidR="00C87785" w:rsidRPr="009815CC" w:rsidRDefault="00C87785" w:rsidP="00C87785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 w:rsidR="004D1970">
        <w:rPr>
          <w:rFonts w:eastAsiaTheme="minorEastAsia"/>
        </w:rPr>
        <w:t xml:space="preserve">The objectives can be revised and updated </w:t>
      </w:r>
      <w:r w:rsidRPr="009815CC">
        <w:rPr>
          <w:rFonts w:eastAsiaTheme="minorEastAsia"/>
        </w:rPr>
        <w:t xml:space="preserve">based on </w:t>
      </w:r>
      <w:r w:rsidR="004D1970">
        <w:rPr>
          <w:rFonts w:eastAsiaTheme="minorEastAsia"/>
        </w:rPr>
        <w:t xml:space="preserve">the </w:t>
      </w:r>
      <w:r w:rsidRPr="009815CC">
        <w:rPr>
          <w:rFonts w:eastAsiaTheme="minorEastAsia"/>
        </w:rPr>
        <w:t xml:space="preserve">progress </w:t>
      </w:r>
      <w:r w:rsidR="004D1970">
        <w:rPr>
          <w:rFonts w:eastAsiaTheme="minorEastAsia"/>
        </w:rPr>
        <w:t>of</w:t>
      </w:r>
      <w:r w:rsidRPr="009815CC">
        <w:rPr>
          <w:rFonts w:eastAsiaTheme="minorEastAsia"/>
        </w:rPr>
        <w:t xml:space="preserve"> normative work in </w:t>
      </w:r>
      <w:r w:rsidRPr="009815CC">
        <w:rPr>
          <w:rFonts w:eastAsiaTheme="minorEastAsia" w:hint="eastAsia"/>
        </w:rPr>
        <w:t>Stage 2</w:t>
      </w:r>
      <w:r w:rsidR="004D1970">
        <w:rPr>
          <w:rFonts w:eastAsiaTheme="minorEastAsia"/>
        </w:rPr>
        <w:t xml:space="preserve"> (SA6)</w:t>
      </w:r>
      <w:r>
        <w:rPr>
          <w:rFonts w:eastAsiaTheme="minorEastAsia" w:hint="eastAsia"/>
        </w:rPr>
        <w:t>.</w:t>
      </w:r>
    </w:p>
    <w:p w14:paraId="409CA454" w14:textId="3808D418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EDCF2C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75BFC" w:rsidRDefault="001E489F" w:rsidP="005875D6">
            <w:pPr>
              <w:pStyle w:val="TAL"/>
            </w:pPr>
          </w:p>
        </w:tc>
      </w:tr>
    </w:tbl>
    <w:p w14:paraId="7EC5BA9E" w14:textId="77777777" w:rsidR="001E489F" w:rsidRPr="00B75BFC" w:rsidRDefault="001E489F" w:rsidP="001E489F">
      <w:pPr>
        <w:pStyle w:val="FP"/>
      </w:pPr>
    </w:p>
    <w:p w14:paraId="3E5E0EB7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75BFC" w:rsidRDefault="001E489F" w:rsidP="005875D6">
            <w:pPr>
              <w:pStyle w:val="TAH"/>
            </w:pPr>
            <w:r w:rsidRPr="00B75BFC">
              <w:lastRenderedPageBreak/>
              <w:t>Impacted existing TS/TR {One line per specification. Create/delete lines as needed}</w:t>
            </w:r>
          </w:p>
        </w:tc>
      </w:tr>
      <w:tr w:rsidR="001E489F" w:rsidRPr="00B75BF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658EECE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29.</w:t>
            </w:r>
            <w:r w:rsidR="004F1045" w:rsidRPr="006A7912">
              <w:rPr>
                <w:rFonts w:ascii="Times New Roman" w:hAnsi="Times New Roman"/>
                <w:szCs w:val="18"/>
              </w:rPr>
              <w:t>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336" w14:textId="70AA6984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162810">
              <w:rPr>
                <w:rFonts w:ascii="Times New Roman" w:hAnsi="Times New Roman"/>
                <w:szCs w:val="18"/>
              </w:rPr>
              <w:t>Potential u</w:t>
            </w:r>
            <w:r w:rsidR="00D86B58">
              <w:rPr>
                <w:rFonts w:ascii="Times New Roman" w:hAnsi="Times New Roman"/>
                <w:szCs w:val="18"/>
              </w:rPr>
              <w:t>pdate</w:t>
            </w:r>
            <w:r w:rsidR="00162810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to support Geofencing.</w:t>
            </w:r>
          </w:p>
          <w:p w14:paraId="1C09517E" w14:textId="5CE4680C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2. 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B36A6A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</w:rPr>
              <w:t xml:space="preserve">of a </w:t>
            </w:r>
            <w:r w:rsidRPr="006A7912">
              <w:rPr>
                <w:rFonts w:ascii="Times New Roman" w:hAnsi="Times New Roman"/>
                <w:szCs w:val="18"/>
              </w:rPr>
              <w:t>new LM</w:t>
            </w:r>
            <w:r w:rsidR="00B36A6A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API or </w:t>
            </w:r>
            <w:r w:rsidR="00BC5CF5">
              <w:rPr>
                <w:rFonts w:ascii="Times New Roman" w:hAnsi="Times New Roman"/>
                <w:szCs w:val="18"/>
              </w:rPr>
              <w:t>update</w:t>
            </w:r>
            <w:r w:rsidR="00C87785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</w:rPr>
              <w:t>to the</w:t>
            </w:r>
            <w:r w:rsidR="00B36A6A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</w:rPr>
              <w:t xml:space="preserve">existing </w:t>
            </w:r>
            <w:r w:rsidR="00B36A6A">
              <w:rPr>
                <w:rFonts w:ascii="Times New Roman" w:hAnsi="Times New Roman"/>
                <w:szCs w:val="18"/>
              </w:rPr>
              <w:t xml:space="preserve">LMS </w:t>
            </w:r>
            <w:r w:rsidRPr="006A7912">
              <w:rPr>
                <w:rFonts w:ascii="Times New Roman" w:hAnsi="Times New Roman"/>
                <w:szCs w:val="18"/>
              </w:rPr>
              <w:t>API to support history tracing request or playback.</w:t>
            </w:r>
          </w:p>
          <w:p w14:paraId="33BCB109" w14:textId="41787564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3.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037AEB"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2DD6F82F" w14:textId="38336F6C" w:rsidR="001F6AA9" w:rsidRDefault="001F6AA9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existing API 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and/or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451399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APIs to support the enhancement of location information exposure.</w:t>
            </w:r>
          </w:p>
          <w:p w14:paraId="3E919A33" w14:textId="2C2D8EC2" w:rsidR="00830F97" w:rsidRDefault="00830F97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5.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d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APIs to support </w:t>
            </w:r>
            <w:r w:rsidR="00122DD3" w:rsidRPr="00122DD3">
              <w:rPr>
                <w:rFonts w:ascii="Times New Roman" w:hAnsi="Times New Roman"/>
                <w:szCs w:val="18"/>
                <w:lang w:eastAsia="zh-CN"/>
              </w:rPr>
              <w:t>ranging/sidelink positioning services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5829B976" w14:textId="0FBF0171" w:rsidR="00122DD3" w:rsidRPr="006A7912" w:rsidRDefault="00EF46E8" w:rsidP="00C8778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6.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B28" w14:textId="5CBD255A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53BCD47C" w14:textId="5F4ED193" w:rsidR="001E489F" w:rsidRPr="006A7912" w:rsidRDefault="00350303" w:rsidP="00815BEA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815BEA">
              <w:rPr>
                <w:rFonts w:ascii="Times New Roman" w:hAnsi="Times New Roman"/>
                <w:szCs w:val="18"/>
                <w:lang w:eastAsia="zh-CN"/>
              </w:rPr>
              <w:t>Sep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FFCE809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CT3 responsibility</w:t>
            </w:r>
          </w:p>
        </w:tc>
      </w:tr>
      <w:tr w:rsidR="00436C28" w:rsidRPr="00B75BFC" w14:paraId="35B5FC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ACB" w14:textId="5221494A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</w:t>
            </w:r>
            <w:r w:rsidR="004F1045" w:rsidRPr="006A7912">
              <w:rPr>
                <w:rFonts w:ascii="Times New Roman" w:hAnsi="Times New Roman"/>
                <w:szCs w:val="18"/>
              </w:rPr>
              <w:t>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49A" w14:textId="7AAE4F53" w:rsidR="00436C28" w:rsidRPr="006A7912" w:rsidRDefault="00037AEB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321D82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</w:rPr>
              <w:t>new procedure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0CA5D866" w14:textId="2C3BA1D9" w:rsidR="00646FE1" w:rsidRDefault="00646FE1" w:rsidP="007F13A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to existing LM procedures 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and/or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>new procedures to support location information exposure enhancement.</w:t>
            </w:r>
          </w:p>
          <w:p w14:paraId="516B786D" w14:textId="129271B5" w:rsidR="001E3E43" w:rsidRDefault="001E3E43" w:rsidP="001E3E43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3.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ranging/sidelink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37E5541B" w14:textId="1720ECE5" w:rsidR="001E3E43" w:rsidRPr="006A7912" w:rsidRDefault="002D5CAA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existing location service registration procedure and definition of new procedures to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 w:rsidR="0059578E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F04" w14:textId="6DCAD31C" w:rsidR="00436C28" w:rsidRPr="006A7912" w:rsidRDefault="00436C28" w:rsidP="00436C28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73D858C9" w14:textId="1911C9CB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413" w14:textId="3573F811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  <w:tr w:rsidR="004F1045" w:rsidRPr="00B75BFC" w14:paraId="5CB03D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A54" w14:textId="5BDFBBFD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57C2" w14:textId="4971493A" w:rsidR="004F1045" w:rsidRDefault="007F13A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1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Potential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new procedure to support location information exposure enhancement.</w:t>
            </w:r>
          </w:p>
          <w:p w14:paraId="256B3FC6" w14:textId="6792B81C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 of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ranging/sidelink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B91" w14:textId="5A772485" w:rsidR="004F1045" w:rsidRPr="006A7912" w:rsidRDefault="004F1045" w:rsidP="004F1045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1E7A5ECE" w14:textId="27C0EFDD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070" w14:textId="48386E7B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</w:tbl>
    <w:p w14:paraId="2FE095C7" w14:textId="77777777" w:rsidR="001E489F" w:rsidRPr="00B75BFC" w:rsidRDefault="001E489F" w:rsidP="001E489F"/>
    <w:p w14:paraId="55DEC2A4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491ADD4D" w14:textId="077C00DB" w:rsidR="0009036B" w:rsidRPr="00B75BFC" w:rsidRDefault="0009036B" w:rsidP="001E489F">
      <w:r w:rsidRPr="00B75BFC">
        <w:t xml:space="preserve">Wang, Baixiao, CATT, </w:t>
      </w:r>
      <w:hyperlink r:id="rId12" w:history="1">
        <w:r w:rsidRPr="00B75BFC">
          <w:rPr>
            <w:rStyle w:val="Hyperlink"/>
          </w:rPr>
          <w:t>wangbaixiao@cictmobile.com</w:t>
        </w:r>
      </w:hyperlink>
    </w:p>
    <w:p w14:paraId="72743E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0B94DB22" w14:textId="67AC07D0" w:rsidR="001E489F" w:rsidRPr="00B75BFC" w:rsidRDefault="00AF4B9E" w:rsidP="001E489F">
      <w:r w:rsidRPr="00B75BFC">
        <w:t>CT3</w:t>
      </w:r>
    </w:p>
    <w:p w14:paraId="68A766BD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798971FA" w14:textId="38C57B27" w:rsidR="001E489F" w:rsidRPr="00B75BFC" w:rsidRDefault="00202C92" w:rsidP="001E489F">
      <w:r w:rsidRPr="00B75BFC">
        <w:t>None.</w:t>
      </w:r>
    </w:p>
    <w:p w14:paraId="2E9D2957" w14:textId="3C7550AD" w:rsidR="001E489F" w:rsidRPr="00B75BFC" w:rsidRDefault="001E489F" w:rsidP="008747C9">
      <w:pPr>
        <w:pStyle w:val="Heading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C5CE41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ADEF41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Huawei</w:t>
            </w:r>
          </w:p>
        </w:tc>
      </w:tr>
      <w:tr w:rsidR="00DA4A5B" w:rsidRPr="00B75B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C0455C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Lenovo</w:t>
            </w:r>
          </w:p>
        </w:tc>
      </w:tr>
      <w:tr w:rsidR="00DA4A5B" w:rsidRPr="00B75BF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C31D5D5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China Telecom</w:t>
            </w:r>
          </w:p>
        </w:tc>
      </w:tr>
      <w:tr w:rsidR="00DA4A5B" w:rsidRPr="00B75BFC" w14:paraId="05E78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DF75D" w14:textId="3EE51D14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Vivo</w:t>
            </w:r>
          </w:p>
        </w:tc>
      </w:tr>
      <w:tr w:rsidR="00DA4A5B" w:rsidRPr="00B75BFC" w14:paraId="68D16F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AE21F" w14:textId="769953CA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Ericsson</w:t>
            </w:r>
          </w:p>
        </w:tc>
      </w:tr>
      <w:tr w:rsidR="00DA4A5B" w:rsidRPr="00B75BFC" w14:paraId="2F157B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7C3" w14:textId="7330702E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Samsung</w:t>
            </w:r>
          </w:p>
        </w:tc>
      </w:tr>
      <w:tr w:rsidR="0091150E" w:rsidRPr="00B75BFC" w14:paraId="3DBC3F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3EFEA7" w14:textId="1B289F00" w:rsidR="0091150E" w:rsidRPr="00B75BFC" w:rsidRDefault="0091150E" w:rsidP="00DA4A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</w:tbl>
    <w:p w14:paraId="30E19F71" w14:textId="77777777" w:rsidR="001E489F" w:rsidRPr="00B75BFC" w:rsidRDefault="001E489F" w:rsidP="001E489F"/>
    <w:p w14:paraId="1E242AC9" w14:textId="61416455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4D4B4" w14:textId="77777777" w:rsidR="000E3542" w:rsidRDefault="000E3542">
      <w:r>
        <w:separator/>
      </w:r>
    </w:p>
  </w:endnote>
  <w:endnote w:type="continuationSeparator" w:id="0">
    <w:p w14:paraId="30A1205B" w14:textId="77777777" w:rsidR="000E3542" w:rsidRDefault="000E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B7842" w14:textId="77777777" w:rsidR="000E3542" w:rsidRDefault="000E3542">
      <w:r>
        <w:separator/>
      </w:r>
    </w:p>
  </w:footnote>
  <w:footnote w:type="continuationSeparator" w:id="0">
    <w:p w14:paraId="663F102F" w14:textId="77777777" w:rsidR="000E3542" w:rsidRDefault="000E3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32B"/>
    <w:rsid w:val="0002191A"/>
    <w:rsid w:val="0002628C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98"/>
    <w:rsid w:val="00086A67"/>
    <w:rsid w:val="00086FC9"/>
    <w:rsid w:val="0009036B"/>
    <w:rsid w:val="00091BFB"/>
    <w:rsid w:val="00094F23"/>
    <w:rsid w:val="000967F4"/>
    <w:rsid w:val="000A1478"/>
    <w:rsid w:val="000A19FD"/>
    <w:rsid w:val="000A5C91"/>
    <w:rsid w:val="000A6432"/>
    <w:rsid w:val="000B16D3"/>
    <w:rsid w:val="000B32DF"/>
    <w:rsid w:val="000B4AFB"/>
    <w:rsid w:val="000D036A"/>
    <w:rsid w:val="000D2EB2"/>
    <w:rsid w:val="000D6D78"/>
    <w:rsid w:val="000E0429"/>
    <w:rsid w:val="000E0437"/>
    <w:rsid w:val="000E1FDC"/>
    <w:rsid w:val="000E3542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977"/>
    <w:rsid w:val="00250F58"/>
    <w:rsid w:val="00253892"/>
    <w:rsid w:val="002541D3"/>
    <w:rsid w:val="00256429"/>
    <w:rsid w:val="0026253E"/>
    <w:rsid w:val="00272D61"/>
    <w:rsid w:val="002802C8"/>
    <w:rsid w:val="002919B7"/>
    <w:rsid w:val="00291EF2"/>
    <w:rsid w:val="002928C4"/>
    <w:rsid w:val="0029291B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F7CCB"/>
    <w:rsid w:val="00301704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E33"/>
    <w:rsid w:val="003275E6"/>
    <w:rsid w:val="00350303"/>
    <w:rsid w:val="00354553"/>
    <w:rsid w:val="0036045C"/>
    <w:rsid w:val="00370653"/>
    <w:rsid w:val="003715B7"/>
    <w:rsid w:val="003718E5"/>
    <w:rsid w:val="00376C60"/>
    <w:rsid w:val="00387674"/>
    <w:rsid w:val="00392C87"/>
    <w:rsid w:val="003A2166"/>
    <w:rsid w:val="003A5342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CEA"/>
    <w:rsid w:val="00421AFD"/>
    <w:rsid w:val="004246F2"/>
    <w:rsid w:val="00430AD8"/>
    <w:rsid w:val="004316AA"/>
    <w:rsid w:val="00432048"/>
    <w:rsid w:val="00433B4A"/>
    <w:rsid w:val="0043528C"/>
    <w:rsid w:val="00436C28"/>
    <w:rsid w:val="00442C65"/>
    <w:rsid w:val="004431F7"/>
    <w:rsid w:val="004443D2"/>
    <w:rsid w:val="004472A4"/>
    <w:rsid w:val="00447ED0"/>
    <w:rsid w:val="00451122"/>
    <w:rsid w:val="00451399"/>
    <w:rsid w:val="004518DB"/>
    <w:rsid w:val="0045360D"/>
    <w:rsid w:val="004562FC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1297"/>
    <w:rsid w:val="004C4C9B"/>
    <w:rsid w:val="004D1970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5ED8"/>
    <w:rsid w:val="00507903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40B32"/>
    <w:rsid w:val="00542993"/>
    <w:rsid w:val="00544D8F"/>
    <w:rsid w:val="00553BDE"/>
    <w:rsid w:val="00556F13"/>
    <w:rsid w:val="00562495"/>
    <w:rsid w:val="00571E12"/>
    <w:rsid w:val="0057401B"/>
    <w:rsid w:val="00577727"/>
    <w:rsid w:val="005777AF"/>
    <w:rsid w:val="00586562"/>
    <w:rsid w:val="00587EE7"/>
    <w:rsid w:val="00590B24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FA6"/>
    <w:rsid w:val="0064121E"/>
    <w:rsid w:val="00642894"/>
    <w:rsid w:val="0064586E"/>
    <w:rsid w:val="00646FE1"/>
    <w:rsid w:val="0065024B"/>
    <w:rsid w:val="00660354"/>
    <w:rsid w:val="006606DB"/>
    <w:rsid w:val="00661813"/>
    <w:rsid w:val="00664060"/>
    <w:rsid w:val="00664562"/>
    <w:rsid w:val="00665B9B"/>
    <w:rsid w:val="00667F62"/>
    <w:rsid w:val="0067569D"/>
    <w:rsid w:val="0067616E"/>
    <w:rsid w:val="006767CF"/>
    <w:rsid w:val="00687647"/>
    <w:rsid w:val="00690725"/>
    <w:rsid w:val="00693606"/>
    <w:rsid w:val="00693D70"/>
    <w:rsid w:val="006975AE"/>
    <w:rsid w:val="006A0E66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700D6"/>
    <w:rsid w:val="00770F96"/>
    <w:rsid w:val="00771532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71413"/>
    <w:rsid w:val="008747C9"/>
    <w:rsid w:val="00876BD5"/>
    <w:rsid w:val="00882CAE"/>
    <w:rsid w:val="008838E4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444"/>
    <w:rsid w:val="008F7A15"/>
    <w:rsid w:val="00902965"/>
    <w:rsid w:val="0091150E"/>
    <w:rsid w:val="0091321C"/>
    <w:rsid w:val="00913788"/>
    <w:rsid w:val="0091399A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70864"/>
    <w:rsid w:val="009736D5"/>
    <w:rsid w:val="009768C3"/>
    <w:rsid w:val="00977C43"/>
    <w:rsid w:val="0098195A"/>
    <w:rsid w:val="00990EEE"/>
    <w:rsid w:val="00991A2C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C01DC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41D1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3CEA"/>
    <w:rsid w:val="00A45B57"/>
    <w:rsid w:val="00A46B3F"/>
    <w:rsid w:val="00A46F30"/>
    <w:rsid w:val="00A61169"/>
    <w:rsid w:val="00A61323"/>
    <w:rsid w:val="00A63024"/>
    <w:rsid w:val="00A65602"/>
    <w:rsid w:val="00A81FE0"/>
    <w:rsid w:val="00A82FCC"/>
    <w:rsid w:val="00A8479D"/>
    <w:rsid w:val="00A906A4"/>
    <w:rsid w:val="00A9137F"/>
    <w:rsid w:val="00A97953"/>
    <w:rsid w:val="00AA574E"/>
    <w:rsid w:val="00AB0D8D"/>
    <w:rsid w:val="00AB621B"/>
    <w:rsid w:val="00AC17C7"/>
    <w:rsid w:val="00AD324E"/>
    <w:rsid w:val="00AD4BEB"/>
    <w:rsid w:val="00AD5B51"/>
    <w:rsid w:val="00AD7B78"/>
    <w:rsid w:val="00AE7303"/>
    <w:rsid w:val="00AF09D5"/>
    <w:rsid w:val="00AF1913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3284"/>
    <w:rsid w:val="00B673EE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CF5"/>
    <w:rsid w:val="00BC6760"/>
    <w:rsid w:val="00BD3369"/>
    <w:rsid w:val="00BD3E51"/>
    <w:rsid w:val="00BE09FA"/>
    <w:rsid w:val="00BE3E87"/>
    <w:rsid w:val="00BF0A84"/>
    <w:rsid w:val="00BF4326"/>
    <w:rsid w:val="00C03706"/>
    <w:rsid w:val="00C03F46"/>
    <w:rsid w:val="00C159BC"/>
    <w:rsid w:val="00C15A54"/>
    <w:rsid w:val="00C202ED"/>
    <w:rsid w:val="00C2214E"/>
    <w:rsid w:val="00C22C06"/>
    <w:rsid w:val="00C247CD"/>
    <w:rsid w:val="00C2519B"/>
    <w:rsid w:val="00C278EB"/>
    <w:rsid w:val="00C3782E"/>
    <w:rsid w:val="00C404D1"/>
    <w:rsid w:val="00C42176"/>
    <w:rsid w:val="00C42344"/>
    <w:rsid w:val="00C45B3C"/>
    <w:rsid w:val="00C505EB"/>
    <w:rsid w:val="00C52914"/>
    <w:rsid w:val="00C53FC3"/>
    <w:rsid w:val="00C5567D"/>
    <w:rsid w:val="00C63F06"/>
    <w:rsid w:val="00C6590B"/>
    <w:rsid w:val="00C7131F"/>
    <w:rsid w:val="00C714F4"/>
    <w:rsid w:val="00C76753"/>
    <w:rsid w:val="00C8586A"/>
    <w:rsid w:val="00C87785"/>
    <w:rsid w:val="00C9142C"/>
    <w:rsid w:val="00CA2B4F"/>
    <w:rsid w:val="00CA5DB0"/>
    <w:rsid w:val="00CB3439"/>
    <w:rsid w:val="00CC084E"/>
    <w:rsid w:val="00CC0935"/>
    <w:rsid w:val="00CC53EE"/>
    <w:rsid w:val="00CC58ED"/>
    <w:rsid w:val="00CC75BA"/>
    <w:rsid w:val="00CD729B"/>
    <w:rsid w:val="00CF3DAF"/>
    <w:rsid w:val="00CF7DE7"/>
    <w:rsid w:val="00D00F19"/>
    <w:rsid w:val="00D0135E"/>
    <w:rsid w:val="00D01BBA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6B58"/>
    <w:rsid w:val="00D8756E"/>
    <w:rsid w:val="00D90809"/>
    <w:rsid w:val="00D92D18"/>
    <w:rsid w:val="00D938DD"/>
    <w:rsid w:val="00D95EAB"/>
    <w:rsid w:val="00D974EA"/>
    <w:rsid w:val="00DA29AC"/>
    <w:rsid w:val="00DA329A"/>
    <w:rsid w:val="00DA4A5B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4AA9"/>
    <w:rsid w:val="00E36019"/>
    <w:rsid w:val="00E363A9"/>
    <w:rsid w:val="00E413E0"/>
    <w:rsid w:val="00E42D30"/>
    <w:rsid w:val="00E45DC4"/>
    <w:rsid w:val="00E46131"/>
    <w:rsid w:val="00E53AE3"/>
    <w:rsid w:val="00E5574A"/>
    <w:rsid w:val="00E56D65"/>
    <w:rsid w:val="00E64FB2"/>
    <w:rsid w:val="00E66A96"/>
    <w:rsid w:val="00E67B7D"/>
    <w:rsid w:val="00E77C0E"/>
    <w:rsid w:val="00E81E2C"/>
    <w:rsid w:val="00E82FBF"/>
    <w:rsid w:val="00E8354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50ED6"/>
    <w:rsid w:val="00F600A9"/>
    <w:rsid w:val="00F64378"/>
    <w:rsid w:val="00F67FC3"/>
    <w:rsid w:val="00F72C93"/>
    <w:rsid w:val="00F74959"/>
    <w:rsid w:val="00F763A4"/>
    <w:rsid w:val="00F772FD"/>
    <w:rsid w:val="00F80D67"/>
    <w:rsid w:val="00F81CF2"/>
    <w:rsid w:val="00F82A04"/>
    <w:rsid w:val="00F83DF3"/>
    <w:rsid w:val="00F941B8"/>
    <w:rsid w:val="00FA1F4E"/>
    <w:rsid w:val="00FA2181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60E3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CommentReference">
    <w:name w:val="annotation reference"/>
    <w:basedOn w:val="DefaultParagraphFont"/>
    <w:rsid w:val="00196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6A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96AB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C3A2774-0138-4B61-A09A-D9B1F4C77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Baixiao4</cp:lastModifiedBy>
  <cp:revision>21</cp:revision>
  <cp:lastPrinted>2001-04-23T09:30:00Z</cp:lastPrinted>
  <dcterms:created xsi:type="dcterms:W3CDTF">2024-08-05T02:08:00Z</dcterms:created>
  <dcterms:modified xsi:type="dcterms:W3CDTF">2024-08-23T07:10:00Z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